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86405" w:rsidRPr="008978B2" w:rsidRDefault="0058640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15.12.2016</w:t>
      </w:r>
    </w:p>
    <w:p w:rsidR="00586405" w:rsidRPr="008978B2" w:rsidRDefault="0058640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586405" w:rsidRPr="008978B2" w:rsidRDefault="00586405" w:rsidP="00786ECE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86405" w:rsidRDefault="00586405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6405" w:rsidRPr="008978B2" w:rsidRDefault="00586405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86405" w:rsidRPr="008978B2" w:rsidRDefault="0058640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86405" w:rsidRPr="008978B2" w:rsidRDefault="00586405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86405" w:rsidRPr="008978B2" w:rsidRDefault="00586405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586405" w:rsidRPr="008978B2" w:rsidRDefault="0058640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MOR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bütünleştirilmiş Türkçe-Fen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586405" w:rsidRPr="008978B2" w:rsidRDefault="0058640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86405" w:rsidRPr="008978B2" w:rsidRDefault="00586405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86405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86405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86405" w:rsidRPr="008978B2" w:rsidRDefault="00586405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86405" w:rsidRDefault="0058640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86405" w:rsidRDefault="00586405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586405" w:rsidRDefault="00586405" w:rsidP="009322A4"/>
    <w:p w:rsidR="00586405" w:rsidRPr="009322A4" w:rsidRDefault="00586405" w:rsidP="009322A4"/>
    <w:p w:rsidR="00586405" w:rsidRPr="003157DC" w:rsidRDefault="00586405" w:rsidP="003157DC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157DC">
        <w:rPr>
          <w:rFonts w:ascii="Comic Sans MS" w:hAnsi="Comic Sans MS"/>
          <w:b/>
          <w:sz w:val="20"/>
          <w:szCs w:val="20"/>
        </w:rPr>
        <w:t>ETKİNLİK PLANI</w:t>
      </w:r>
    </w:p>
    <w:p w:rsidR="00586405" w:rsidRPr="003157DC" w:rsidRDefault="00586405" w:rsidP="003157DC">
      <w:pPr>
        <w:pStyle w:val="NoSpacing"/>
        <w:jc w:val="center"/>
        <w:rPr>
          <w:rFonts w:ascii="Comic Sans MS" w:hAnsi="Comic Sans MS"/>
          <w:b/>
          <w:bCs/>
          <w:sz w:val="20"/>
          <w:szCs w:val="20"/>
        </w:rPr>
      </w:pPr>
      <w:r w:rsidRPr="003157DC">
        <w:rPr>
          <w:rFonts w:ascii="Comic Sans MS" w:hAnsi="Comic Sans MS"/>
          <w:b/>
          <w:sz w:val="20"/>
          <w:szCs w:val="20"/>
        </w:rPr>
        <w:t>MOR</w:t>
      </w:r>
    </w:p>
    <w:p w:rsidR="00586405" w:rsidRPr="003157DC" w:rsidRDefault="00586405" w:rsidP="003157DC">
      <w:pPr>
        <w:pStyle w:val="NoSpacing"/>
        <w:rPr>
          <w:rFonts w:ascii="Comic Sans MS" w:hAnsi="Comic Sans MS"/>
          <w:bCs/>
          <w:sz w:val="20"/>
          <w:szCs w:val="20"/>
        </w:rPr>
      </w:pPr>
      <w:r w:rsidRPr="003157DC">
        <w:rPr>
          <w:rFonts w:ascii="Comic Sans MS" w:hAnsi="Comic Sans MS"/>
          <w:b/>
          <w:bCs/>
          <w:sz w:val="20"/>
          <w:szCs w:val="20"/>
        </w:rPr>
        <w:t>Etkinlik Türü</w:t>
      </w:r>
      <w:r w:rsidRPr="003157DC">
        <w:rPr>
          <w:rFonts w:ascii="Comic Sans MS" w:hAnsi="Comic Sans MS"/>
          <w:bCs/>
          <w:sz w:val="20"/>
          <w:szCs w:val="20"/>
        </w:rPr>
        <w:t xml:space="preserve">      </w:t>
      </w:r>
      <w:r>
        <w:rPr>
          <w:rFonts w:ascii="Comic Sans MS" w:hAnsi="Comic Sans MS"/>
          <w:bCs/>
          <w:sz w:val="20"/>
          <w:szCs w:val="20"/>
        </w:rPr>
        <w:t xml:space="preserve">  </w:t>
      </w:r>
      <w:r w:rsidRPr="003157DC">
        <w:rPr>
          <w:rFonts w:ascii="Comic Sans MS" w:hAnsi="Comic Sans MS"/>
          <w:bCs/>
          <w:sz w:val="20"/>
          <w:szCs w:val="20"/>
        </w:rPr>
        <w:t xml:space="preserve">: </w:t>
      </w:r>
      <w:r>
        <w:rPr>
          <w:rFonts w:ascii="Comic Sans MS" w:hAnsi="Comic Sans MS"/>
          <w:bCs/>
          <w:sz w:val="20"/>
          <w:szCs w:val="20"/>
        </w:rPr>
        <w:t xml:space="preserve">  </w:t>
      </w:r>
      <w:r w:rsidRPr="003157DC">
        <w:rPr>
          <w:rFonts w:ascii="Comic Sans MS" w:hAnsi="Comic Sans MS"/>
          <w:bCs/>
          <w:sz w:val="20"/>
          <w:szCs w:val="20"/>
        </w:rPr>
        <w:t>Türkçe-Fen etkinliği  (bütünleştirilmiş-büyük grup  etkinlik)</w:t>
      </w:r>
    </w:p>
    <w:p w:rsidR="00586405" w:rsidRDefault="00586405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586405" w:rsidRPr="00436F22" w:rsidRDefault="00586405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586405" w:rsidRPr="00BB3A48" w:rsidRDefault="0058640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4.15pt;width:390.25pt;height:41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">
            <v:textbox>
              <w:txbxContent>
                <w:p w:rsidR="00586405" w:rsidRDefault="00586405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586405" w:rsidRDefault="00586405" w:rsidP="0050732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Mor Rengin Oluşumu</w:t>
                  </w:r>
                </w:p>
                <w:p w:rsidR="00586405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Malzemeler: mavi ve kırmızı boya, üç tane bardak</w:t>
                  </w:r>
                </w:p>
                <w:p w:rsidR="00586405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Masaya mavi ve kırmızı boya bardakları yerleştirilir. Boş bardağa biraz  mavi boya birazda kırmızı boya koyunuz ve karıştırınız. Mor renk oluşacaktır……………….</w:t>
                  </w:r>
                </w:p>
                <w:p w:rsidR="00586405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Mor renk deneyi yapılır ve mor renkte olan nesnelere örnekler verilir  (üzüm,incir,erik………….. vs)  Mor renkli nesneler çizilir ve boyanır </w:t>
                  </w:r>
                </w:p>
                <w:p w:rsidR="00586405" w:rsidRDefault="00586405" w:rsidP="00E9352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6405" w:rsidRDefault="00586405" w:rsidP="00E9352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ACİL TELEFONLAR şiiri okunur</w:t>
                  </w:r>
                </w:p>
                <w:p w:rsidR="00586405" w:rsidRPr="0072462E" w:rsidRDefault="00586405" w:rsidP="007246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462E">
                    <w:rPr>
                      <w:rFonts w:ascii="Comic Sans MS" w:hAnsi="Comic Sans MS"/>
                      <w:sz w:val="20"/>
                      <w:szCs w:val="20"/>
                    </w:rPr>
                    <w:t>112 çevrilir</w:t>
                  </w:r>
                </w:p>
                <w:p w:rsidR="00586405" w:rsidRPr="0072462E" w:rsidRDefault="00586405" w:rsidP="007246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462E">
                    <w:rPr>
                      <w:rFonts w:ascii="Comic Sans MS" w:hAnsi="Comic Sans MS"/>
                      <w:sz w:val="20"/>
                      <w:szCs w:val="20"/>
                    </w:rPr>
                    <w:t>Acil yardım istenir</w:t>
                  </w:r>
                </w:p>
                <w:p w:rsidR="00586405" w:rsidRPr="0072462E" w:rsidRDefault="00586405" w:rsidP="007246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462E">
                    <w:rPr>
                      <w:rFonts w:ascii="Comic Sans MS" w:hAnsi="Comic Sans MS"/>
                      <w:sz w:val="20"/>
                      <w:szCs w:val="20"/>
                    </w:rPr>
                    <w:t>En yakın hastaneye</w:t>
                  </w:r>
                </w:p>
                <w:p w:rsidR="00586405" w:rsidRDefault="00586405" w:rsidP="0072462E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2462E">
                    <w:rPr>
                      <w:rFonts w:ascii="Comic Sans MS" w:hAnsi="Comic Sans MS"/>
                      <w:sz w:val="20"/>
                      <w:szCs w:val="20"/>
                    </w:rPr>
                    <w:t>Kısa yoldan gidilir</w:t>
                  </w:r>
                </w:p>
                <w:p w:rsidR="00586405" w:rsidRDefault="00586405" w:rsidP="001B4E6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Başın sıkışırsa hemen 155 ‘i ara</w:t>
                  </w:r>
                </w:p>
                <w:p w:rsidR="00586405" w:rsidRDefault="00586405" w:rsidP="001B4E6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1B4E66">
                    <w:rPr>
                      <w:rFonts w:ascii="Comic Sans MS" w:hAnsi="Comic Sans MS"/>
                      <w:sz w:val="20"/>
                      <w:szCs w:val="20"/>
                    </w:rPr>
                    <w:t xml:space="preserve">Hırsızlık yapanları yakalar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polis amca.</w:t>
                  </w:r>
                </w:p>
                <w:p w:rsidR="00586405" w:rsidRDefault="00586405" w:rsidP="001B4E6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4E66">
                    <w:rPr>
                      <w:rFonts w:ascii="Comic Sans MS" w:hAnsi="Comic Sans MS"/>
                      <w:sz w:val="20"/>
                      <w:szCs w:val="20"/>
                    </w:rPr>
                    <w:t>Sarsa yangın bir evi,</w:t>
                  </w:r>
                </w:p>
                <w:p w:rsidR="00586405" w:rsidRPr="001B4E66" w:rsidRDefault="00586405" w:rsidP="001B4E6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Hemen ararım </w:t>
                  </w:r>
                  <w:smartTag w:uri="urn:schemas-microsoft-com:office:smarttags" w:element="metricconverter">
                    <w:smartTagPr>
                      <w:attr w:name="ProductID" w:val="110’"/>
                    </w:smartTag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110’</w:t>
                    </w:r>
                  </w:smartTag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u</w:t>
                  </w:r>
                </w:p>
                <w:p w:rsidR="00586405" w:rsidRDefault="00586405" w:rsidP="001B4E6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B4E66">
                    <w:rPr>
                      <w:rFonts w:ascii="Comic Sans MS" w:hAnsi="Comic Sans MS"/>
                      <w:sz w:val="20"/>
                      <w:szCs w:val="20"/>
                    </w:rPr>
                    <w:t>İtfaiyeci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amcalar  </w:t>
                  </w:r>
                </w:p>
                <w:p w:rsidR="00586405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Söndürür alevleri</w:t>
                  </w:r>
                </w:p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AMBULANS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parmak oyunu oynanır</w:t>
                  </w:r>
                </w:p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Ambulans yoldan geçiyor, (Araba sürme hareketi yapılır.)</w:t>
                  </w:r>
                </w:p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 xml:space="preserve">Dadi dadi, yol istiyor.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(Kornaya basma hareketi yapılır.)</w:t>
                  </w:r>
                </w:p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 xml:space="preserve">Hemen arabanı sağa çek,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(Elle sağ taraf işaret edilir.)</w:t>
                  </w:r>
                </w:p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Ambulansa yol ver.</w:t>
                  </w:r>
                </w:p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Ambulans hızla gidiyor.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( Hızlı sürme hareketi yapılır.)</w:t>
                  </w:r>
                </w:p>
                <w:p w:rsidR="00586405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 xml:space="preserve">Hasta doktora yetişiyor.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(Kollar bağlanır.)</w:t>
                  </w:r>
                </w:p>
                <w:p w:rsidR="00586405" w:rsidRDefault="00586405" w:rsidP="001B4E6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6405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6405" w:rsidRDefault="00586405" w:rsidP="001B4E6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6405" w:rsidRDefault="00586405" w:rsidP="001B4E66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331.5pt;height:282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">
            <v:textbox>
              <w:txbxContent>
                <w:p w:rsidR="00586405" w:rsidRDefault="00586405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586405" w:rsidRDefault="00586405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 GELİŞİM</w:t>
                  </w:r>
                </w:p>
                <w:p w:rsidR="00586405" w:rsidRPr="009B2D3F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1E9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: Nesne/durum/olaya dikkatini verir.</w:t>
                  </w:r>
                </w:p>
                <w:p w:rsidR="00586405" w:rsidRPr="009B2D3F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 xml:space="preserve">Dikkat edilmesi gereken nesne/durum/olaya odaklanır. </w:t>
                  </w:r>
                </w:p>
                <w:p w:rsidR="00586405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nesne/durum/olaya yönelik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Dikkatini çeken nesne/durum/olayı ayrıntılarıyla açıklar.</w:t>
                  </w:r>
                </w:p>
                <w:p w:rsidR="00586405" w:rsidRPr="009B2D3F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Kazanım 2:Nesne/durum/olayla ilgili tahminde bulunur.</w:t>
                  </w:r>
                </w:p>
                <w:p w:rsidR="00586405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Nesne/durum/olayın ipuçlarını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İpuçlarını birleştirerek tahminini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Gerçek durumu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Tahmini ile gerçek durumu karşılaştırır.</w:t>
                  </w:r>
                </w:p>
                <w:p w:rsidR="00586405" w:rsidRPr="009B2D3F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586405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Nesne/varlığın adını söyler. Nesne/varlığın rengini söyler.</w:t>
                  </w:r>
                </w:p>
                <w:p w:rsidR="00586405" w:rsidRPr="009B2D3F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 GELİŞİM</w:t>
                  </w:r>
                  <w:bookmarkStart w:id="0" w:name="_GoBack"/>
                  <w:bookmarkEnd w:id="0"/>
                </w:p>
                <w:p w:rsidR="00586405" w:rsidRPr="009B2D3F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1E9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8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: Dinledikleri/izlediklerini çeşitli yollarla ifade eder.</w:t>
                  </w:r>
                </w:p>
                <w:p w:rsidR="00586405" w:rsidRPr="009B2D3F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 xml:space="preserve">Dinledikleri/izledikleri ile ilgili sorular sorar. </w:t>
                  </w:r>
                </w:p>
                <w:p w:rsidR="00586405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Dinledikleri/izledikleri ile ilgili sorulara cevap verir.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Dinledikleri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izlediklerini başkalarına anlatır. Dinledikleri/izlediklerini resim yoluyla sergiler.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B2D3F">
                    <w:rPr>
                      <w:rFonts w:ascii="Comic Sans MS" w:hAnsi="Comic Sans MS"/>
                      <w:sz w:val="20"/>
                      <w:szCs w:val="20"/>
                    </w:rPr>
                    <w:t>Dinledikleri/izlediklerini şiir yoluyla sergiler.</w:t>
                  </w:r>
                </w:p>
                <w:p w:rsidR="00586405" w:rsidRPr="009B2D3F" w:rsidRDefault="00586405" w:rsidP="009B2D3F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6405" w:rsidRPr="00150544" w:rsidRDefault="00586405" w:rsidP="0015054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86405" w:rsidRPr="00150544" w:rsidRDefault="00586405" w:rsidP="00150544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586405" w:rsidRDefault="00586405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86405" w:rsidRPr="00BB3A48" w:rsidRDefault="0058640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586405" w:rsidRDefault="00586405" w:rsidP="00890E89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margin-left:-3.35pt;margin-top:292.45pt;width:329.25pt;height:97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">
            <v:textbox>
              <w:txbxContent>
                <w:p w:rsidR="00586405" w:rsidRPr="00436F22" w:rsidRDefault="0058640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586405" w:rsidRPr="00436F22" w:rsidRDefault="00586405" w:rsidP="009B2D3F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boyalar, bardaklar</w:t>
                  </w:r>
                </w:p>
                <w:p w:rsidR="00586405" w:rsidRDefault="0058640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586405" w:rsidRPr="00890E89" w:rsidRDefault="00586405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Mucit,icat,acil durum</w:t>
                  </w:r>
                </w:p>
                <w:p w:rsidR="00586405" w:rsidRDefault="00586405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586405" w:rsidRPr="009B2D3F" w:rsidRDefault="00586405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9B2D3F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Mor renk</w:t>
                  </w:r>
                </w:p>
                <w:p w:rsidR="00586405" w:rsidRPr="00436F22" w:rsidRDefault="00586405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  <w:r>
        <w:rPr>
          <w:noProof/>
        </w:rPr>
        <w:pict>
          <v:shape id="Text Box 9" o:spid="_x0000_s1029" type="#_x0000_t202" style="position:absolute;margin-left:372.4pt;margin-top:19.1pt;width:329.25pt;height:64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">
            <v:textbox>
              <w:txbxContent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0" type="#_x0000_t202" style="position:absolute;margin-left:-7.05pt;margin-top:19.1pt;width:345pt;height:68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">
            <v:textbox>
              <w:txbxContent>
                <w:p w:rsidR="00586405" w:rsidRDefault="00586405" w:rsidP="00B644BD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</w:p>
                <w:p w:rsidR="00586405" w:rsidRPr="00B644BD" w:rsidRDefault="00586405" w:rsidP="00B644B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Çocuğunuzla birlikte acil durum telefon numaralarını tekrarlayınız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644BD">
                    <w:rPr>
                      <w:rFonts w:ascii="Comic Sans MS" w:hAnsi="Comic Sans MS"/>
                      <w:sz w:val="20"/>
                      <w:szCs w:val="20"/>
                    </w:rPr>
                    <w:t>pekiştiriniz</w:t>
                  </w:r>
                </w:p>
                <w:p w:rsidR="00586405" w:rsidRPr="009322A4" w:rsidRDefault="00586405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86405" w:rsidRPr="00890E89" w:rsidRDefault="00586405" w:rsidP="00890E89"/>
    <w:p w:rsidR="00586405" w:rsidRPr="00890E89" w:rsidRDefault="00586405" w:rsidP="00890E89"/>
    <w:p w:rsidR="00586405" w:rsidRPr="00890E89" w:rsidRDefault="00586405" w:rsidP="00890E89"/>
    <w:p w:rsidR="00586405" w:rsidRPr="00890E89" w:rsidRDefault="00586405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586405" w:rsidRDefault="00586405" w:rsidP="00A7026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70267">
        <w:rPr>
          <w:rFonts w:ascii="Comic Sans MS" w:hAnsi="Comic Sans MS"/>
          <w:sz w:val="20"/>
          <w:szCs w:val="20"/>
        </w:rPr>
        <w:t>Bugün neler öğrendik?</w:t>
      </w:r>
    </w:p>
    <w:p w:rsidR="00586405" w:rsidRPr="00A70267" w:rsidRDefault="00586405" w:rsidP="00A7026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Telefonu kim icat etmiştir?</w:t>
      </w:r>
    </w:p>
    <w:p w:rsidR="00586405" w:rsidRDefault="00586405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mucit olsaydın nasıl bir şey icat ederdin?</w:t>
      </w:r>
    </w:p>
    <w:p w:rsidR="00586405" w:rsidRDefault="00586405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Mor renk nasıl oluştu (hangi renklerin karışımı)?</w:t>
      </w:r>
    </w:p>
    <w:p w:rsidR="00586405" w:rsidRDefault="00586405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Mor renkli neler var?</w:t>
      </w:r>
    </w:p>
    <w:p w:rsidR="00586405" w:rsidRDefault="00586405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 imdatın numarası nedir?</w:t>
      </w:r>
    </w:p>
    <w:p w:rsidR="00586405" w:rsidRDefault="00586405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nedir?</w:t>
      </w:r>
    </w:p>
    <w:p w:rsidR="00586405" w:rsidRDefault="00586405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numarası nedir?</w:t>
      </w:r>
    </w:p>
    <w:p w:rsidR="00586405" w:rsidRPr="009322A4" w:rsidRDefault="00586405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3.sayı/32.33. sayfalar 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sectPr w:rsidR="00586405" w:rsidRPr="009322A4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405" w:rsidRDefault="00586405" w:rsidP="00806A98">
      <w:pPr>
        <w:spacing w:after="0" w:line="240" w:lineRule="auto"/>
      </w:pPr>
      <w:r>
        <w:separator/>
      </w:r>
    </w:p>
  </w:endnote>
  <w:endnote w:type="continuationSeparator" w:id="0">
    <w:p w:rsidR="00586405" w:rsidRDefault="00586405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405" w:rsidRDefault="00586405">
    <w:pPr>
      <w:pStyle w:val="Footer"/>
    </w:pPr>
  </w:p>
  <w:p w:rsidR="00586405" w:rsidRDefault="00586405">
    <w:pPr>
      <w:pStyle w:val="Footer"/>
    </w:pPr>
  </w:p>
  <w:p w:rsidR="00586405" w:rsidRDefault="005864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405" w:rsidRDefault="00586405" w:rsidP="00806A98">
      <w:pPr>
        <w:spacing w:after="0" w:line="240" w:lineRule="auto"/>
      </w:pPr>
      <w:r>
        <w:separator/>
      </w:r>
    </w:p>
  </w:footnote>
  <w:footnote w:type="continuationSeparator" w:id="0">
    <w:p w:rsidR="00586405" w:rsidRDefault="00586405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3998"/>
    <w:rsid w:val="000306BF"/>
    <w:rsid w:val="000470C1"/>
    <w:rsid w:val="00050CF7"/>
    <w:rsid w:val="000614C2"/>
    <w:rsid w:val="000867DE"/>
    <w:rsid w:val="000F3B1A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E1D5D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157DC"/>
    <w:rsid w:val="00360A91"/>
    <w:rsid w:val="00365CD4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97BC7"/>
    <w:rsid w:val="004C5BC8"/>
    <w:rsid w:val="004C7336"/>
    <w:rsid w:val="004D1BE4"/>
    <w:rsid w:val="004D71CA"/>
    <w:rsid w:val="004E21F3"/>
    <w:rsid w:val="004F21E0"/>
    <w:rsid w:val="004F353B"/>
    <w:rsid w:val="00504F68"/>
    <w:rsid w:val="00507325"/>
    <w:rsid w:val="00521BB8"/>
    <w:rsid w:val="00527203"/>
    <w:rsid w:val="005364CF"/>
    <w:rsid w:val="00577EBE"/>
    <w:rsid w:val="00586405"/>
    <w:rsid w:val="0059067C"/>
    <w:rsid w:val="005B492E"/>
    <w:rsid w:val="005C3EC7"/>
    <w:rsid w:val="005C5442"/>
    <w:rsid w:val="005D35FA"/>
    <w:rsid w:val="00604921"/>
    <w:rsid w:val="00606432"/>
    <w:rsid w:val="00606435"/>
    <w:rsid w:val="0064489B"/>
    <w:rsid w:val="006836CC"/>
    <w:rsid w:val="006D28C4"/>
    <w:rsid w:val="006D6401"/>
    <w:rsid w:val="006D6FD2"/>
    <w:rsid w:val="0072462E"/>
    <w:rsid w:val="00740AF2"/>
    <w:rsid w:val="00764F63"/>
    <w:rsid w:val="007706DB"/>
    <w:rsid w:val="00786ECE"/>
    <w:rsid w:val="007D30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1E9E"/>
    <w:rsid w:val="009322A4"/>
    <w:rsid w:val="009367C8"/>
    <w:rsid w:val="00936A51"/>
    <w:rsid w:val="00942E94"/>
    <w:rsid w:val="00954DBC"/>
    <w:rsid w:val="009A20AC"/>
    <w:rsid w:val="009A586A"/>
    <w:rsid w:val="009B2D3F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4BD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738E5"/>
    <w:rsid w:val="00C903B4"/>
    <w:rsid w:val="00C96D59"/>
    <w:rsid w:val="00CA20A7"/>
    <w:rsid w:val="00CE6E6F"/>
    <w:rsid w:val="00D94A26"/>
    <w:rsid w:val="00DE4440"/>
    <w:rsid w:val="00DE524A"/>
    <w:rsid w:val="00E1402F"/>
    <w:rsid w:val="00E27F74"/>
    <w:rsid w:val="00E4402B"/>
    <w:rsid w:val="00E47557"/>
    <w:rsid w:val="00E614B8"/>
    <w:rsid w:val="00E823BB"/>
    <w:rsid w:val="00E8439E"/>
    <w:rsid w:val="00E9352F"/>
    <w:rsid w:val="00E9611D"/>
    <w:rsid w:val="00EC6C15"/>
    <w:rsid w:val="00ED019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4AE4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0D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75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175</Words>
  <Characters>1000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2016-06-14T19:39:00Z</dcterms:created>
  <dcterms:modified xsi:type="dcterms:W3CDTF">2016-08-30T12:21:00Z</dcterms:modified>
</cp:coreProperties>
</file>